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การจดทะเบียนสิทธิในภูมิปัญญาการแพทย์แผนไทย</w:t>
      </w:r>
    </w:p>
    <w:p w14:paraId="16FCEC75" w14:textId="3C2B4C45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6C1A0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การจดทะเบียนสิทธิในภูมิปัญญาการแพทย์แผนไทย</w:t>
      </w:r>
    </w:p>
    <w:p w14:paraId="57553D54" w14:textId="29376D6D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C1A0B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จดทะเบียน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คุ้มครองและส่งเสริมภูมิปัญญาการแพทย์แผนไทย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ส่วนกลาง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ไม่มี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การจดทะเบียนสิทธิในภูมิปัญญาการแพทย์แผนไทย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6C1A0B" w:rsidRPr="005F45E2" w14:paraId="39DB44DF" w14:textId="77777777" w:rsidTr="00BB5EF5">
        <w:tc>
          <w:tcPr>
            <w:tcW w:w="675" w:type="dxa"/>
          </w:tcPr>
          <w:p w14:paraId="58C20AF0" w14:textId="77777777" w:rsidR="006C1A0B" w:rsidRPr="005F45E2" w:rsidRDefault="006C1A0B" w:rsidP="00BB5EF5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F45E2">
              <w:rPr>
                <w:rFonts w:ascii="Cordia New" w:hAnsi="Cordia New" w:hint="cs"/>
                <w:sz w:val="32"/>
                <w:szCs w:val="32"/>
                <w:rtl/>
                <w:cs/>
              </w:rPr>
              <w:t>1</w:t>
            </w:r>
            <w:r w:rsidRPr="005F45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72A7786" w14:textId="77777777" w:rsidR="006C1A0B" w:rsidRPr="005F45E2" w:rsidRDefault="006C1A0B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แพร่ ถนนบ้านใหม่ ตำบลในเวียง อำเภอเมือง จังหวัดแพร่ โทร 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0 5462 1096</w:t>
            </w:r>
          </w:p>
          <w:p w14:paraId="23381D75" w14:textId="77777777" w:rsidR="006C1A0B" w:rsidRPr="005F45E2" w:rsidRDefault="006C1A0B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ติดต่อด้วยตนเอง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ณ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</w:t>
            </w:r>
          </w:p>
          <w:p w14:paraId="3ACED9CF" w14:textId="77777777" w:rsidR="006C1A0B" w:rsidRPr="005F45E2" w:rsidRDefault="006C1A0B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เปิดให้บริการวันจันทร์ถึงวันศุกร์ 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(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 xml:space="preserve">) </w:t>
            </w:r>
          </w:p>
          <w:p w14:paraId="2C86BEE8" w14:textId="77777777" w:rsidR="006C1A0B" w:rsidRPr="005F45E2" w:rsidRDefault="006C1A0B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 xml:space="preserve">08:30 - 16:30 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น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. (</w:t>
            </w: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>มีพักเที่ยง</w:t>
            </w:r>
            <w:r w:rsidRPr="005F45E2">
              <w:rPr>
                <w:rFonts w:ascii="Cordia New" w:hAnsi="Cordia New"/>
                <w:iCs/>
                <w:sz w:val="32"/>
                <w:szCs w:val="32"/>
                <w:lang w:bidi="th-TH"/>
              </w:rPr>
              <w:t>)</w:t>
            </w:r>
          </w:p>
          <w:p w14:paraId="4856828D" w14:textId="77777777" w:rsidR="006C1A0B" w:rsidRPr="005F45E2" w:rsidRDefault="006C1A0B" w:rsidP="00BB5EF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5F45E2">
              <w:rPr>
                <w:rFonts w:ascii="Cordia New" w:hAnsi="Cordia New"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F45E2">
              <w:rPr>
                <w:rFonts w:ascii="Cordia New" w:hAnsi="Cordia New" w:hint="cs"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บุคคลซึ่งมีสิทธิจดทะเบียนสิทธิในภูมิปัญญาการแพทย์แผนไทยต้องมีสัญชาติไทยและมีคุณสมบัติดังนี้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เป็นผู้คิดค้นตำรับยาแผนไทยหรือตำราการแพทย์แผนไทย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  <w:t xml:space="preserve">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เป็นผู้ปรับปรุงหรือพัฒนาตำรับยาแผนไทยหรือตำราการแพทย์แผนไทย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เป็นผู้สืบทอดตำรับยาแผนไทยหรือตำราการแพทย์แผนไทย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ไม่รับจดทะเบียนสิทธิในภูมิปัญญาการแพทย์แผนไทยเมื่อนายทะเบียนเห็นว่า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ตำรับยาแผนไทยของชาติหรือตำราการแพทย์แผนไทยของชาติหรือเป็นตำรับยาแผนไทยทั่วไปหรือตำราการแพทย์แผนไทยทั่วไป หรือ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เป็นตำรับยาแผนไทยส่วนบุคคลที่ปรุงโดยไม่ใช้หลักการแพทย์แผนไทย เช่น ใช้สารสกัดจากพืช สัตว์ หรือจุลชีพที่มิใช่สารสกัดดั้งเดิมตามธรรมชาติ หรือใช้วิธีการแปรรูปที่มิใช่การแปรรูปอย่างหยาบ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เมื่อได้ประกาศคำขอโฆษณาคำขอจดทะเบียนสิทธิรายใดๆ ณ สำนักงานนายทะเบียน และองค์กรปกครองส่วนท้องถิ่นแล้ว หากบุคคลใดเห็นว่าตนมีสิทธิจดทะเบียนสิทธิในภูมิปัญญาการแพทย์แผนไทยนั้น สามารถยื่นคำคัดค้านต่อนายทะเบียนพร้อมทั้งแสดงหลักฐานประกอบภายใน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นับจากวันที่มีการปิดประกาศโฆษณา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กรณีที่มีผู้ยื่นคำขอจดทะเบียนสิทธิในภูมิปัญญาการแพทย์แผนไทยร่วมกันหลายคน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นายทะเบียนจะกำหนดวันสอบสวนและแจ้งไปยังผู้ขอจดทะเบียนทุกคน โดยอาจเรียนผู้ขอจดทะเบียนมาให้ถ้อยคำ ชี้แจง หรือส่งเอกสารหรือสิ่งใดเพิ่มเติมก็ได้ และเมื่อมีผลการวินิจฉัยแล้ว จะแจ้งคำวินิจฉัยไปยังผู้ขอจะทะเบียนทุกคน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ที่มีผู้ยื่นคำขอจดทะเบียนสิทธิในภูมิปัญญาการแพทย์แผนไทยอย่างเดียวกันหลายคนโดยไม่ได้ร่วมกั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ให้บุคคลซึ่งได้ยื่นคำขอจดทะเบียนไว้ก่อน เป็นผู้มีสิทธิจดทะเบียน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หากยื่นคำขอในวันและเวลาเดียวกัน ให้ทำความตกลงกันว่าจะให้บุคคลใดมีสิทธิ หรือมีสิทธิร่วมกัน หากตกลงกันไม่ได้ภายในเวลาที่นายทะเบียนกำหนด ให้คู่กรณีนำคดีไปสู่ศาลภายใน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นับแต่วันสิ้นระยะเวลาที่นายทะเบียนกำหนด หากไม่ดำเนินการให้ยกเลิกคำขอของบุคคลเหล่านั้น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12.6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ผู้ขอจดทะเบียนสามารถอุทธรณ์คำสั่งยกคำขอจดทะเบียนของนายทะเบียนได้ โดยมีคณะกรรมการคุ้มครองและ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ส่งเสริมภูมิปัญญาการแพทย์แผนไทยเป็นผู้วินิจฉัย หากคำสั่งของนายทะเบียนไม่ถูกต้อง ให้นายทะเบียนดำเนินการเกี่ยวกับคำขอจดทะเบียนรายนั้นต่อไป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12.7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ระยะเวลาดำเนินการรวม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กรณีผู้ยื่นคำขอรายเดียว ไม่มีผู้คัดค้าน ระยะเวลาดำเนินการรวม </w:t>
      </w:r>
      <w:r w:rsidRPr="000C2AAC">
        <w:rPr>
          <w:rFonts w:asciiTheme="minorBidi" w:hAnsiTheme="minorBidi"/>
          <w:noProof/>
          <w:sz w:val="32"/>
          <w:szCs w:val="32"/>
        </w:rPr>
        <w:t xml:space="preserve">74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กรณีผู้ยื่นคำขอรายเดียว มีผู้คัดค้าน ระยะเวลาดำเนินการรวม </w:t>
      </w:r>
      <w:r w:rsidRPr="000C2AAC">
        <w:rPr>
          <w:rFonts w:asciiTheme="minorBidi" w:hAnsiTheme="minorBidi"/>
          <w:noProof/>
          <w:sz w:val="32"/>
          <w:szCs w:val="32"/>
        </w:rPr>
        <w:t xml:space="preserve">89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กรณีผู้ยื่นคำขอหลายราย ไม่มีผู้คัดค้าน ระยะเวลาดำเนินการรวม </w:t>
      </w:r>
      <w:r w:rsidRPr="000C2AAC">
        <w:rPr>
          <w:rFonts w:asciiTheme="minorBidi" w:hAnsiTheme="minorBidi"/>
          <w:noProof/>
          <w:sz w:val="32"/>
          <w:szCs w:val="32"/>
        </w:rPr>
        <w:t xml:space="preserve">101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กรณียื่นคำขอหลายราย มีผู้คัดค้าน ระยะเวลาดำเนินการรวม </w:t>
      </w:r>
      <w:r w:rsidRPr="000C2AAC">
        <w:rPr>
          <w:rFonts w:asciiTheme="minorBidi" w:hAnsiTheme="minorBidi"/>
          <w:noProof/>
          <w:sz w:val="32"/>
          <w:szCs w:val="32"/>
        </w:rPr>
        <w:t xml:space="preserve">116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12.8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การไม่อนุญาตคำขอและการคืนคำขอ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 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ผู้ขอจดทะเบียนยื่นแบบคำขอเอกสารหลักฐาน พร้อมชำระค่าธรรมคำขอ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เจ้าหน้าที่ตรวจสอบความครบถ้วนของคำขอ และเอกสารหลักฐาน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6DC5831F" w:rsidR="00313D38" w:rsidRPr="000C2AAC" w:rsidRDefault="006C1A0B" w:rsidP="00452B6B">
            <w:pPr>
              <w:rPr>
                <w:rFonts w:asciiTheme="minorBidi" w:hAnsiTheme="minorBidi"/>
                <w:lang w:bidi="th-TH"/>
              </w:rPr>
            </w:pP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สสจ.แพร่</w:t>
            </w:r>
          </w:p>
        </w:tc>
        <w:tc>
          <w:tcPr>
            <w:tcW w:w="1799" w:type="dxa"/>
          </w:tcPr>
          <w:p w14:paraId="3AE07B5D" w14:textId="567D42E1" w:rsidR="00313D38" w:rsidRPr="000C2AAC" w:rsidRDefault="00313D38" w:rsidP="006C1A0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</w:t>
            </w:r>
            <w:r w:rsidR="006C1A0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6AF0B2E0" w14:textId="77777777" w:rsidTr="00313D38">
        <w:tc>
          <w:tcPr>
            <w:tcW w:w="675" w:type="dxa"/>
            <w:vAlign w:val="center"/>
          </w:tcPr>
          <w:p w14:paraId="3C5BABF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3E237C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8833EA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E06CF87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ตรวจสอบคุณสมบัติ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ผู้ยื่นคำขอตามที่กฎหมายกำหนด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ตรวจสอบความซ้ำซ้อนกับภูมิปัญญาการแพทย์แผนไทยที่ได้รับสิทธิไปแล้ว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เสนอคณะอนุกรรมการฯ พิจารณาให้ความเห็น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06543F7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914894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3E28390" w14:textId="4C9CE0BD" w:rsidR="00313D38" w:rsidRPr="000C2AAC" w:rsidRDefault="006C1A0B" w:rsidP="00452B6B">
            <w:pPr>
              <w:rPr>
                <w:rFonts w:asciiTheme="minorBidi" w:hAnsiTheme="minorBidi"/>
                <w:lang w:bidi="th-TH"/>
              </w:rPr>
            </w:pP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33DE1C4E" w14:textId="4C0D31A2" w:rsidR="00313D38" w:rsidRPr="000C2AAC" w:rsidRDefault="00313D38" w:rsidP="006C1A0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กรณีไม่ผ่านคุณสมบัติ จะมีหนังสือแจ้งคำสั่งยกคำขอจดทะเบียนสิทธิฯไปยังผู้ขอจดทะเบียนสิทธิฯ 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กรณีมีผู้ยื่นคำขอร่วมกันหลายคน ต้องมีการสอบสวนข้อเท็จจริงจากผู้ยื่นคำขอทุกคน ซึ่งจะทำให้ขั้นตอนนี้ใช้เวลาเพิ่มขึ้นอีก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6C1A0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271F9F78" w14:textId="77777777" w:rsidTr="00313D38">
        <w:tc>
          <w:tcPr>
            <w:tcW w:w="675" w:type="dxa"/>
            <w:vAlign w:val="center"/>
          </w:tcPr>
          <w:p w14:paraId="2F0B33B6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BCB9C2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การพิจารณาโดยหน่วยงานอื่น</w:t>
            </w:r>
          </w:p>
          <w:p w14:paraId="2D32E94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52CF3F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ประกาศโฆษณาคำขอจดทะเบียนสิทธิฯ ณ สำนักงานนายทะเบียนและที่ทำการขององค์กรปกครองส่วนท้องถิ่นทุกแห่ง</w:t>
            </w:r>
          </w:p>
          <w:p w14:paraId="7898C92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86B0A9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D81CF5E" w14:textId="30EEDC3B" w:rsidR="00313D38" w:rsidRPr="000C2AAC" w:rsidRDefault="006C1A0B" w:rsidP="00452B6B">
            <w:pPr>
              <w:rPr>
                <w:rFonts w:asciiTheme="minorBidi" w:hAnsiTheme="minorBidi"/>
                <w:lang w:bidi="th-TH"/>
              </w:rPr>
            </w:pP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57FD2FCD" w14:textId="1798136F" w:rsidR="00313D38" w:rsidRPr="000C2AAC" w:rsidRDefault="00313D38" w:rsidP="006C1A0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(1)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ผู้ประสงค์ขอคัดค้านให้ดำเนินการภายใน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 นับแต่วันประกาศ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เมื่อมีการคัดค้าน ให้ผู้ขอจดทะเบียนสิทธิและผู้คัดค้าน ชี้แจงหรือแสดงพยานหลักฐานประกอบการพิจารณาโดยนายทะเบียนจะแจ้งผลการวินิจฉัยภายใน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 นับจากวันที่วินิจฉัยเสร็จสิ้น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เมื่อมีการคัดค้าน ตามข้อ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ต้องใช้เวลาเพิ่มขึ้นอีก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4)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6C1A0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3B604FB7" w14:textId="77777777" w:rsidTr="00313D38">
        <w:tc>
          <w:tcPr>
            <w:tcW w:w="675" w:type="dxa"/>
            <w:vAlign w:val="center"/>
          </w:tcPr>
          <w:p w14:paraId="033589D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F5253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52A1865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9ABED3C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ตรวจสอบผลการพิจารณาและลงนามหนังสือสำคัญการจดทะเบียนสิทธิฯ</w:t>
            </w:r>
          </w:p>
          <w:p w14:paraId="73B8D5A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4E99D7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6149EB5D" w14:textId="0F135C30" w:rsidR="00313D38" w:rsidRPr="000C2AAC" w:rsidRDefault="006C1A0B" w:rsidP="00452B6B">
            <w:pPr>
              <w:rPr>
                <w:rFonts w:asciiTheme="minorBidi" w:hAnsiTheme="minorBidi"/>
                <w:lang w:bidi="th-TH"/>
              </w:rPr>
            </w:pP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6BD73D87" w14:textId="0AFFEF9D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6C1A0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23C5BAFA" w14:textId="77777777" w:rsidTr="00313D38">
        <w:tc>
          <w:tcPr>
            <w:tcW w:w="675" w:type="dxa"/>
            <w:vAlign w:val="center"/>
          </w:tcPr>
          <w:p w14:paraId="78DEFA1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D2C4F2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47E5FB2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CE14C3A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แจ้งผลการพิจารณาให้สิทธิไปยังผู้ขอจดทะเบียนสิทธิฯ หรือผู้เกี่ยวข้องแล้วแต่กรณี และให้ผู้ได้รับสิทธิมาชำระธรรมเนียมภายใน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14:paraId="4A36425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E9B9AF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29582CC" w14:textId="2A249566" w:rsidR="00313D38" w:rsidRPr="000C2AAC" w:rsidRDefault="006C1A0B" w:rsidP="00452B6B">
            <w:pPr>
              <w:rPr>
                <w:rFonts w:asciiTheme="minorBidi" w:hAnsiTheme="minorBidi"/>
                <w:lang w:bidi="th-TH"/>
              </w:rPr>
            </w:pP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4CC7B05D" w14:textId="28A550E4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กรณีมีผู้คัดค้าน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ต้องชี้แจงเหตุผลประกอบด้วย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หากผู้ได้รับสิทธิไม่มาชำระค่าธรรมเนียมในเวลาที่กำหนด จะยกเลิกคำขอจดทะเบียนฯ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6C1A0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5E4CF862" w14:textId="77777777" w:rsidTr="00313D38">
        <w:tc>
          <w:tcPr>
            <w:tcW w:w="675" w:type="dxa"/>
            <w:vAlign w:val="center"/>
          </w:tcPr>
          <w:p w14:paraId="73A2BE77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571DD88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3C4C7F73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DC23ED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ชำระค่าธรรมเนียมและรับหนังสือสำคัญแสดงการจดทะเบียนสิทธิฯ</w:t>
            </w:r>
          </w:p>
          <w:p w14:paraId="7FF16C5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BD5FBDA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B2BC785" w14:textId="60D7EBC8" w:rsidR="00313D38" w:rsidRPr="000C2AAC" w:rsidRDefault="006C1A0B" w:rsidP="00452B6B">
            <w:pPr>
              <w:rPr>
                <w:rFonts w:asciiTheme="minorBidi" w:hAnsiTheme="minorBidi"/>
                <w:lang w:bidi="th-TH"/>
              </w:rPr>
            </w:pPr>
            <w:r w:rsidRPr="005E01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ศูนย์บริการผลิตภัณฑ์สุขภาพเบ็ดเสร็จ สสจ.แพร่</w:t>
            </w:r>
          </w:p>
        </w:tc>
        <w:tc>
          <w:tcPr>
            <w:tcW w:w="1799" w:type="dxa"/>
          </w:tcPr>
          <w:p w14:paraId="2991ED65" w14:textId="2274A60E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อัตราค่าธรรมเนียมหนังสือสำคัญแสดงการจด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ทะเบียนสิทธิฯ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รายการ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หน่วยงานรับผิดชอบระดับกอง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="006C1A0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สำนักค</w:t>
            </w:r>
            <w:r w:rsidR="006C1A0B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มครองภูมิปัญญาการแพทย์แผนไทย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74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อาจใช้เอกสารแสดงตนอื่นๆที่ทางราชการออกให้ ซึ่งมีเลขประจำตัวประชาชน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กรณีนิติบุคคล ใช้สำเนาบัตรประชาชนของกรรมการ ผู้จัดการ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หรือบุคคลซึ่งรับผิดชอบในการดำเนินงานของนิติบุคคล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7AE0B379" w14:textId="77777777" w:rsidTr="004E651F">
        <w:trPr>
          <w:jc w:val="center"/>
        </w:trPr>
        <w:tc>
          <w:tcPr>
            <w:tcW w:w="675" w:type="dxa"/>
            <w:vAlign w:val="center"/>
          </w:tcPr>
          <w:p w14:paraId="49E1A663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0B8F52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02A3086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385584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D97F92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7A3F275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3D4EEF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 ใช้สำเนาทะเบียนบ้านของกรรมการ ผู้จัดการ หรือบุคคลซึ่งรับผิดชอบในการดำเนินงานของนิติบุคคล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84E87D6" w14:textId="77777777" w:rsidTr="004E651F">
        <w:tc>
          <w:tcPr>
            <w:tcW w:w="675" w:type="dxa"/>
            <w:vAlign w:val="center"/>
          </w:tcPr>
          <w:p w14:paraId="1952342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1A868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แบบคำขอจดทะเบียนสิทธิในภูมิปัญญาการแพทย์แผนไทย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ภ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.7)</w:t>
            </w:r>
          </w:p>
        </w:tc>
        <w:tc>
          <w:tcPr>
            <w:tcW w:w="1843" w:type="dxa"/>
          </w:tcPr>
          <w:p w14:paraId="34C5B0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19F2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18BBF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93782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186B8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E17B33E" w14:textId="77777777" w:rsidTr="004E651F">
        <w:tc>
          <w:tcPr>
            <w:tcW w:w="675" w:type="dxa"/>
            <w:vAlign w:val="center"/>
          </w:tcPr>
          <w:p w14:paraId="37BDE56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B1741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หลักฐานเอกสารแสดงรายละเอียดภูมิปัญญาการแพทย์แผน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ไทย พร้อมรูปถ่าย ภาพสแกน หรือสำเนาหลักฐานแสดงรายละเอียดภูมิปัญญาการแพทย์แผนไทย หรือวิธีอื่นๆ ในลักษณะเช่นเดียวกัน</w:t>
            </w:r>
          </w:p>
        </w:tc>
        <w:tc>
          <w:tcPr>
            <w:tcW w:w="1843" w:type="dxa"/>
          </w:tcPr>
          <w:p w14:paraId="16356FE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B12B6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7DFE9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241ACF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39249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053621A" w14:textId="77777777" w:rsidTr="004E651F">
        <w:tc>
          <w:tcPr>
            <w:tcW w:w="675" w:type="dxa"/>
            <w:vAlign w:val="center"/>
          </w:tcPr>
          <w:p w14:paraId="3E44006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1D14A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นังสือรับรองแสดงวัตถุประสงค์ของนิติบุคคลและผู้มีอำนาจลงลายมือชื่อแทนนิติบุคคลซึ่งเป็นฉบับปัจจุบัน โดยมีคำรับรองของผู้มีอำนาจให้คำรับรองตามกฎหมายไม่เกินหกเดือนนับแต่วันที่ออกหนังสือรับรอง</w:t>
            </w:r>
          </w:p>
        </w:tc>
        <w:tc>
          <w:tcPr>
            <w:tcW w:w="1843" w:type="dxa"/>
          </w:tcPr>
          <w:p w14:paraId="65263E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73A38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F8C12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BA2A4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995BBD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747E8938" w14:textId="77777777" w:rsidTr="004E651F">
        <w:tc>
          <w:tcPr>
            <w:tcW w:w="675" w:type="dxa"/>
            <w:vAlign w:val="center"/>
          </w:tcPr>
          <w:p w14:paraId="69E727C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3ED0C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ตัวอย่างตำรับยาแผนไทยที่ปรุงเสร็จพร้อมส่วนประกอบสิ่ง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ปรุงทั้งหมด</w:t>
            </w:r>
          </w:p>
        </w:tc>
        <w:tc>
          <w:tcPr>
            <w:tcW w:w="1843" w:type="dxa"/>
          </w:tcPr>
          <w:p w14:paraId="180C227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492EC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33747B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16AE78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E4EEA4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กรณียื่นคำขอจดทะเบียนตำรับยาแผนไทย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F381FBE" w14:textId="77777777" w:rsidTr="004E651F">
        <w:tc>
          <w:tcPr>
            <w:tcW w:w="675" w:type="dxa"/>
            <w:vAlign w:val="center"/>
          </w:tcPr>
          <w:p w14:paraId="35632AF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8744F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ตำราการแพทย์แผนไทย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หรือต้นฉบับ หรือ แนบสำเนาตำราการแพทย์แผนไทยที่เชื่อได้ว่าคัดลอกมาจากต้นฉบับจริง</w:t>
            </w:r>
          </w:p>
        </w:tc>
        <w:tc>
          <w:tcPr>
            <w:tcW w:w="1843" w:type="dxa"/>
          </w:tcPr>
          <w:p w14:paraId="611023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32D32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8092A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2ACE1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D569F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กรณียื่นคำขอจดทะเบียนตำราการแพทย์แผนไทย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A3ED8E4" w14:textId="77777777" w:rsidTr="004E651F">
        <w:tc>
          <w:tcPr>
            <w:tcW w:w="675" w:type="dxa"/>
            <w:vAlign w:val="center"/>
          </w:tcPr>
          <w:p w14:paraId="77266D7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42B6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หลักฐานเอกสารที่แสดงรายละเอียดในการคิดค้น การปรับปรุงหรือพัฒนา หรือสืบทอดภูมิปัญญาการแพทย์แผนไทย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2666D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E7FD3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8E1892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F56703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21C7EF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2866272" w14:textId="77777777" w:rsidTr="004E651F">
        <w:tc>
          <w:tcPr>
            <w:tcW w:w="675" w:type="dxa"/>
            <w:vAlign w:val="center"/>
          </w:tcPr>
          <w:p w14:paraId="7813678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B77F9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843" w:type="dxa"/>
          </w:tcPr>
          <w:p w14:paraId="64A281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948C61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7E33D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3B6D6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8438D0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(1)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ติดอากรแสตมป์ตามกฎหมายกำหนด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42B8961D" w14:textId="77777777" w:rsidTr="004E651F">
        <w:tc>
          <w:tcPr>
            <w:tcW w:w="675" w:type="dxa"/>
            <w:vAlign w:val="center"/>
          </w:tcPr>
          <w:p w14:paraId="187B708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298BEF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สำเนาบัตรประชาชนหรือบัตรอื่นๆที่ราชการออกให้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ของผู้รับมอบอำนาจ</w:t>
            </w:r>
          </w:p>
        </w:tc>
        <w:tc>
          <w:tcPr>
            <w:tcW w:w="1843" w:type="dxa"/>
          </w:tcPr>
          <w:p w14:paraId="48E2CD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40054E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6B2E3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7E1830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616D8C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ค่าธรรมเนียมคำขอจดทะเบียนสิทธิในภูมิปัญญาการแพทย์แผนไทย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ณ จุดยื่นคำขอ และอัตราค่าธรรมดังกล่าว เป็นอัตราค่าธรรมเนียมต่อ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รายการที่ยื่นจดทะเบียนฯ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02A215F4" w14:textId="77777777" w:rsidTr="00090552">
        <w:tc>
          <w:tcPr>
            <w:tcW w:w="534" w:type="dxa"/>
          </w:tcPr>
          <w:p w14:paraId="3E63B505" w14:textId="77777777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2245C88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ค่าธรรมเนียมหนังสือสำคัญการจดทะเบียนสิทธิในภูมิปัญญาการแพทย์แผนไทย</w:t>
            </w:r>
          </w:p>
          <w:p w14:paraId="17FE8D79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B861A0D" w14:textId="77777777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จ่ายหลังจากได้รับหนังสือแจ้งสิทธิในภูมิปัญญาการแพทย์แผนไทยจากนายทะเบียน และเป็นอัตราค่าธรรมเนียมต่อ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รายการ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6C1A0B" w:rsidRPr="000C2AAC" w14:paraId="19F58428" w14:textId="77777777" w:rsidTr="00BB5EF5">
        <w:tc>
          <w:tcPr>
            <w:tcW w:w="534" w:type="dxa"/>
          </w:tcPr>
          <w:p w14:paraId="7E36527B" w14:textId="77777777" w:rsidR="006C1A0B" w:rsidRPr="000C2AAC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5072436" w14:textId="77777777" w:rsidR="006C1A0B" w:rsidRDefault="006C1A0B" w:rsidP="00BB5EF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สำนักคุ้มครองภูมิปัญญาการแพทย์แผนไทย 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กรมพัฒนาการแพทย์แผนไทยและการแพทย์ทางเลือก ถนนติวานนท์ ตำบลตลาดขวัญ อำเภอเมือง จังหวัดนนทบุรี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02-149-5607,02-1495608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02-591-1095</w:t>
            </w:r>
          </w:p>
          <w:p w14:paraId="7E04D1E7" w14:textId="77777777" w:rsidR="006C1A0B" w:rsidRPr="000C2AAC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E-mail : thaiwisdom.dtam@gmail.com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6C1A0B" w:rsidRPr="00ED5246" w14:paraId="7509DC47" w14:textId="77777777" w:rsidTr="00BB5E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ADBA21C" w14:textId="77777777" w:rsidR="006C1A0B" w:rsidRPr="00ED5246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56E6F31F" w14:textId="77777777" w:rsidR="006C1A0B" w:rsidRPr="00ED5246" w:rsidRDefault="006C1A0B" w:rsidP="00BB5EF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6C1A0B" w:rsidRPr="00ED5246" w14:paraId="11D2E5DF" w14:textId="77777777" w:rsidTr="00BB5E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6547ED7" w14:textId="77777777" w:rsidR="006C1A0B" w:rsidRPr="00ED5246" w:rsidRDefault="006C1A0B" w:rsidP="00BB5EF5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292B913" w14:textId="77777777" w:rsidR="006C1A0B" w:rsidRPr="00ED5246" w:rsidRDefault="006C1A0B" w:rsidP="00BB5EF5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6C1A0B" w:rsidRPr="00ED5246" w14:paraId="0B7E5D3F" w14:textId="77777777" w:rsidTr="00BB5E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2C958ED" w14:textId="77777777" w:rsidR="006C1A0B" w:rsidRPr="00ED5246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1656FC9" w14:textId="77777777" w:rsidR="006C1A0B" w:rsidRPr="00ED5246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  <w:tr w:rsidR="006C1A0B" w:rsidRPr="000C2AAC" w14:paraId="0E6545F1" w14:textId="77777777" w:rsidTr="00BB5EF5">
        <w:tc>
          <w:tcPr>
            <w:tcW w:w="534" w:type="dxa"/>
          </w:tcPr>
          <w:p w14:paraId="09CBEA98" w14:textId="77777777" w:rsidR="006C1A0B" w:rsidRPr="000C2AAC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EF37F3D" w14:textId="77777777" w:rsidR="006C1A0B" w:rsidRPr="000C2AAC" w:rsidRDefault="006C1A0B" w:rsidP="00BB5EF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สำนักคุ้มครองภูมิปัญญาการแพทย์แผนไทย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แบบคำขอจดทะเบียนสิทธิในภูมิปัญญาการแพทย์แผนไทย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.7)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  <w:tr w:rsidR="00F064C0" w:rsidRPr="000C2AAC" w14:paraId="10B48940" w14:textId="77777777" w:rsidTr="00C1539D">
        <w:tc>
          <w:tcPr>
            <w:tcW w:w="675" w:type="dxa"/>
          </w:tcPr>
          <w:p w14:paraId="02D63A04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F7C5ACE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หนังสือสำคัญการจดทะเบียนสิทธิในภูมิปัญญาการแพทย์แผนไทย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 ภ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.6)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  <w:tr w:rsidR="00F064C0" w:rsidRPr="000C2AAC" w14:paraId="25B24825" w14:textId="77777777" w:rsidTr="00C1539D">
        <w:tc>
          <w:tcPr>
            <w:tcW w:w="675" w:type="dxa"/>
          </w:tcPr>
          <w:p w14:paraId="790222C1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1FC4364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ขั้นตอนและรายละเอียดการขอจดทะเบียนสิทธิในภูมิปัญญาการแพทย์แผนไทยส่วนบุคคล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ระยะเวลาในการพิจารณาคำขอจดทะเบียนสิทธิในภูมิปัญญาการแพทย์แผนไทย อาจแตกต่างกันไปตามบริบทและความซับซ้อนของภูมิปัญญาการแพทย์แผนไทยที่มายื่นขอจดทะเบียนสิทธิ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 w:hint="cs"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64FE1" w14:textId="77777777" w:rsidR="00C60E45" w:rsidRDefault="00C60E45" w:rsidP="00C81DB8">
      <w:pPr>
        <w:spacing w:after="0" w:line="240" w:lineRule="auto"/>
      </w:pPr>
      <w:r>
        <w:separator/>
      </w:r>
    </w:p>
  </w:endnote>
  <w:endnote w:type="continuationSeparator" w:id="0">
    <w:p w14:paraId="31EE6AF6" w14:textId="77777777" w:rsidR="00C60E45" w:rsidRDefault="00C60E4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801C7" w14:textId="77777777" w:rsidR="00C60E45" w:rsidRDefault="00C60E45" w:rsidP="00C81DB8">
      <w:pPr>
        <w:spacing w:after="0" w:line="240" w:lineRule="auto"/>
      </w:pPr>
      <w:r>
        <w:separator/>
      </w:r>
    </w:p>
  </w:footnote>
  <w:footnote w:type="continuationSeparator" w:id="0">
    <w:p w14:paraId="62F2B39F" w14:textId="77777777" w:rsidR="00C60E45" w:rsidRDefault="00C60E4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A0B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C1A0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1A0B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60E45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9F0E5-CBC6-4524-B809-AB1EE997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12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2015-07-10T07:38:00Z</dcterms:created>
  <dcterms:modified xsi:type="dcterms:W3CDTF">2015-07-10T07:38:00Z</dcterms:modified>
</cp:coreProperties>
</file>